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96-41-354-26a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Hofburgschule Alten-Buseck / Photovoltaikanlage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Hofburgschule Alten-Buseck / Photovoltaikanlage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